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FAD4" w14:textId="77777777" w:rsidR="00174312" w:rsidRDefault="00174312" w:rsidP="00174312">
      <w:pPr>
        <w:rPr>
          <w:rFonts w:asciiTheme="majorHAnsi" w:eastAsiaTheme="majorEastAsia" w:hAnsiTheme="majorHAnsi" w:cstheme="majorBidi"/>
          <w:b/>
          <w:bCs/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sz w:val="28"/>
          <w:szCs w:val="28"/>
        </w:rPr>
        <w:t xml:space="preserve">Vedlegg 4: </w:t>
      </w:r>
    </w:p>
    <w:p w14:paraId="21A3B11F" w14:textId="690F84CF" w:rsidR="007D63D6" w:rsidRPr="00174312" w:rsidRDefault="00174312" w:rsidP="00174312">
      <w:pPr>
        <w:rPr>
          <w:sz w:val="18"/>
          <w:szCs w:val="18"/>
        </w:rPr>
      </w:pPr>
      <w:r w:rsidRPr="00174312">
        <w:rPr>
          <w:rFonts w:asciiTheme="majorHAnsi" w:eastAsiaTheme="majorEastAsia" w:hAnsiTheme="majorHAnsi" w:cstheme="majorBidi"/>
          <w:b/>
          <w:bCs/>
          <w:sz w:val="28"/>
          <w:szCs w:val="28"/>
        </w:rPr>
        <w:t>Egenerklæring om russisk involvering i offentlige anskaffelser</w:t>
      </w:r>
    </w:p>
    <w:p w14:paraId="00162CB9" w14:textId="0988D62C" w:rsidR="00174312" w:rsidRDefault="00093D5E" w:rsidP="0017431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br/>
      </w:r>
      <w:r w:rsidR="00174312">
        <w:rPr>
          <w:rStyle w:val="normaltextrun"/>
          <w:rFonts w:ascii="Arial" w:eastAsiaTheme="majorEastAsia" w:hAnsi="Arial" w:cs="Arial"/>
        </w:rPr>
        <w:t xml:space="preserve">Jeg erklærer herved at det ikke er russisk involvering i </w:t>
      </w:r>
      <w:r w:rsidR="00C43EC2">
        <w:rPr>
          <w:rStyle w:val="normaltextrun"/>
          <w:rFonts w:ascii="Arial" w:eastAsiaTheme="majorEastAsia" w:hAnsi="Arial" w:cs="Arial"/>
          <w:b/>
          <w:bCs/>
        </w:rPr>
        <w:t>forbindelse med vår deltakelse og levering av tilbud i konkurranse om anskaffelse av saksbehandlings- og arkivsystem</w:t>
      </w:r>
      <w:r w:rsidR="00174312">
        <w:rPr>
          <w:rStyle w:val="normaltextrun"/>
          <w:rFonts w:ascii="Arial" w:eastAsiaTheme="majorEastAsia" w:hAnsi="Arial" w:cs="Arial"/>
        </w:rPr>
        <w:t xml:space="preserve"> til selskapet jeg representerer som overskrider grensene fastsatt i § 8n i forskrift av 15. august 2014 nr. 1076 om restriktive tiltak </w:t>
      </w:r>
      <w:proofErr w:type="gramStart"/>
      <w:r w:rsidR="00174312">
        <w:rPr>
          <w:rStyle w:val="normaltextrun"/>
          <w:rFonts w:ascii="Arial" w:eastAsiaTheme="majorEastAsia" w:hAnsi="Arial" w:cs="Arial"/>
        </w:rPr>
        <w:t>vedrørende</w:t>
      </w:r>
      <w:proofErr w:type="gramEnd"/>
      <w:r w:rsidR="00174312">
        <w:rPr>
          <w:rStyle w:val="normaltextrun"/>
          <w:rFonts w:ascii="Arial" w:eastAsiaTheme="majorEastAsia" w:hAnsi="Arial" w:cs="Arial"/>
        </w:rPr>
        <w:t xml:space="preserve"> handlinger som undergraver eller truer Ukrainas territorielle integritet, suverenitet, uavhengighet og stabilitet, med etterfølgende endringer.</w:t>
      </w:r>
      <w:r w:rsidR="00174312">
        <w:rPr>
          <w:rStyle w:val="eop"/>
          <w:rFonts w:ascii="Arial" w:eastAsiaTheme="majorEastAsia" w:hAnsi="Arial" w:cs="Arial"/>
        </w:rPr>
        <w:t> </w:t>
      </w:r>
    </w:p>
    <w:p w14:paraId="39F79F82" w14:textId="77777777" w:rsidR="00174312" w:rsidRDefault="00174312" w:rsidP="0017431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</w:rPr>
      </w:pPr>
    </w:p>
    <w:p w14:paraId="6DBE611D" w14:textId="53B0A004" w:rsidR="00174312" w:rsidRDefault="00174312" w:rsidP="0017431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</w:rPr>
        <w:t>I særdeleshet erklærer jeg at:</w:t>
      </w:r>
      <w:r>
        <w:rPr>
          <w:rStyle w:val="eop"/>
          <w:rFonts w:ascii="Arial" w:eastAsiaTheme="majorEastAsia" w:hAnsi="Arial" w:cs="Arial"/>
        </w:rPr>
        <w:t> </w:t>
      </w:r>
    </w:p>
    <w:p w14:paraId="3BA0804F" w14:textId="77777777" w:rsidR="00174312" w:rsidRDefault="00174312" w:rsidP="00174312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Style w:val="normaltextrun"/>
          <w:rFonts w:ascii="Arial" w:eastAsiaTheme="majorEastAsia" w:hAnsi="Arial" w:cs="Arial"/>
        </w:rPr>
        <w:t>verken jeg, selskapet jeg representerer eller selskapene som er medlemmer i vår leverandørsammenslutning er en russisk statsborger eller en fysisk eller juridisk person, enhet eller organ etablert i Russland,</w:t>
      </w:r>
      <w:r>
        <w:rPr>
          <w:rStyle w:val="eop"/>
          <w:rFonts w:ascii="Arial" w:eastAsiaTheme="majorEastAsia" w:hAnsi="Arial" w:cs="Arial"/>
        </w:rPr>
        <w:t> </w:t>
      </w:r>
    </w:p>
    <w:p w14:paraId="17673809" w14:textId="77777777" w:rsidR="00174312" w:rsidRDefault="00174312" w:rsidP="00174312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Style w:val="normaltextrun"/>
          <w:rFonts w:ascii="Arial" w:eastAsiaTheme="majorEastAsia" w:hAnsi="Arial" w:cs="Arial"/>
        </w:rPr>
        <w:t>verken selskapet jeg representerer eller selskapene som er medlemmer i vår leverandørsammenslutning er direkte eller indirekte eid mer enn 50 % av en enhet som nevnt i punkt (a) over, </w:t>
      </w:r>
      <w:r>
        <w:rPr>
          <w:rStyle w:val="eop"/>
          <w:rFonts w:ascii="Arial" w:eastAsiaTheme="majorEastAsia" w:hAnsi="Arial" w:cs="Arial"/>
        </w:rPr>
        <w:t> </w:t>
      </w:r>
    </w:p>
    <w:p w14:paraId="6DDD62DF" w14:textId="77777777" w:rsidR="00174312" w:rsidRDefault="00174312" w:rsidP="00174312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Style w:val="normaltextrun"/>
          <w:rFonts w:ascii="Arial" w:eastAsiaTheme="majorEastAsia" w:hAnsi="Arial" w:cs="Arial"/>
        </w:rPr>
        <w:t>verken jeg eller selskapet jeg representerer handler på vegne av, eller etter instruks fra, en enhet som nevnt i punkt (a) eller (b) over, og</w:t>
      </w:r>
      <w:r>
        <w:rPr>
          <w:rStyle w:val="eop"/>
          <w:rFonts w:ascii="Arial" w:eastAsiaTheme="majorEastAsia" w:hAnsi="Arial" w:cs="Arial"/>
        </w:rPr>
        <w:t> </w:t>
      </w:r>
    </w:p>
    <w:p w14:paraId="6126E84A" w14:textId="77777777" w:rsidR="00174312" w:rsidRDefault="00174312" w:rsidP="00174312">
      <w:pPr>
        <w:pStyle w:val="paragraph"/>
        <w:numPr>
          <w:ilvl w:val="0"/>
          <w:numId w:val="13"/>
        </w:numPr>
        <w:spacing w:before="0" w:beforeAutospacing="0" w:after="0" w:afterAutospacing="0"/>
        <w:textAlignment w:val="baseline"/>
        <w:rPr>
          <w:rFonts w:ascii="Arial" w:hAnsi="Arial" w:cs="Arial"/>
        </w:rPr>
      </w:pPr>
      <w:r>
        <w:rPr>
          <w:rStyle w:val="normaltextrun"/>
          <w:rFonts w:ascii="Arial" w:eastAsiaTheme="majorEastAsia" w:hAnsi="Arial" w:cs="Arial"/>
        </w:rPr>
        <w:t>ingen av underleverandørene, selskaper mv., hvis kapasitet vi støtter oss på for gjennomføring av mer enn 10 % av verdien av denne kontrakten, handler på vegne av en enhet som nevnt i bokstav (a) eller (b) over.</w:t>
      </w:r>
      <w:r>
        <w:rPr>
          <w:rStyle w:val="eop"/>
          <w:rFonts w:ascii="Arial" w:eastAsiaTheme="majorEastAsia" w:hAnsi="Arial" w:cs="Arial"/>
        </w:rPr>
        <w:t> </w:t>
      </w:r>
    </w:p>
    <w:p w14:paraId="24CFBB8C" w14:textId="2CAA52A6" w:rsidR="00174312" w:rsidRPr="005730E5" w:rsidRDefault="00174312" w:rsidP="00174312">
      <w:pPr>
        <w:pStyle w:val="Overskrift2"/>
        <w:rPr>
          <w:i/>
        </w:rPr>
      </w:pPr>
    </w:p>
    <w:p w14:paraId="41347CB9" w14:textId="77777777" w:rsidR="00174312" w:rsidRPr="00174312" w:rsidRDefault="00174312" w:rsidP="00174312">
      <w:pPr>
        <w:rPr>
          <w:iCs/>
        </w:rPr>
      </w:pPr>
      <w:r w:rsidRPr="00174312">
        <w:rPr>
          <w:iCs/>
        </w:rPr>
        <w:t> </w:t>
      </w:r>
    </w:p>
    <w:p w14:paraId="15A1930F" w14:textId="77777777" w:rsidR="00174312" w:rsidRPr="00174312" w:rsidRDefault="00174312" w:rsidP="00174312">
      <w:pPr>
        <w:rPr>
          <w:iCs/>
        </w:rPr>
      </w:pPr>
      <w:r w:rsidRPr="00174312">
        <w:rPr>
          <w:iCs/>
        </w:rPr>
        <w:t> </w:t>
      </w:r>
    </w:p>
    <w:p w14:paraId="729375B8" w14:textId="5BF6CDCE" w:rsidR="00174312" w:rsidRPr="00174312" w:rsidRDefault="00174312" w:rsidP="00174312">
      <w:pPr>
        <w:rPr>
          <w:iCs/>
        </w:rPr>
      </w:pPr>
      <w:r w:rsidRPr="00174312">
        <w:rPr>
          <w:iCs/>
          <w:noProof/>
        </w:rPr>
        <w:drawing>
          <wp:inline distT="0" distB="0" distL="0" distR="0" wp14:anchorId="67B33C26" wp14:editId="7980C447">
            <wp:extent cx="628650" cy="19050"/>
            <wp:effectExtent l="0" t="0" r="0" b="0"/>
            <wp:docPr id="940543287" name="Bild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312">
        <w:rPr>
          <w:iCs/>
          <w:noProof/>
        </w:rPr>
        <w:drawing>
          <wp:inline distT="0" distB="0" distL="0" distR="0" wp14:anchorId="62175E9C" wp14:editId="7F5E3B1B">
            <wp:extent cx="628650" cy="19050"/>
            <wp:effectExtent l="0" t="0" r="0" b="0"/>
            <wp:docPr id="797753851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4312">
        <w:rPr>
          <w:iCs/>
        </w:rPr>
        <w:t> </w:t>
      </w:r>
    </w:p>
    <w:p w14:paraId="1E181ACB" w14:textId="380E96A6" w:rsidR="00174312" w:rsidRDefault="00174312" w:rsidP="00174312">
      <w:pPr>
        <w:rPr>
          <w:iCs/>
        </w:rPr>
      </w:pPr>
      <w:r>
        <w:rPr>
          <w:iCs/>
        </w:rPr>
        <w:t>Sted/ Dato: _________________________</w:t>
      </w:r>
    </w:p>
    <w:p w14:paraId="186501B1" w14:textId="77777777" w:rsidR="00174312" w:rsidRDefault="00174312" w:rsidP="00174312">
      <w:pPr>
        <w:rPr>
          <w:iCs/>
        </w:rPr>
      </w:pPr>
    </w:p>
    <w:p w14:paraId="420AEC0D" w14:textId="77777777" w:rsidR="00174312" w:rsidRPr="00174312" w:rsidRDefault="00174312" w:rsidP="00174312">
      <w:pPr>
        <w:rPr>
          <w:iCs/>
        </w:rPr>
      </w:pPr>
    </w:p>
    <w:p w14:paraId="0F1BB111" w14:textId="6C53B6B7" w:rsidR="00174312" w:rsidRPr="00174312" w:rsidRDefault="00174312" w:rsidP="00174312">
      <w:pPr>
        <w:rPr>
          <w:iCs/>
        </w:rPr>
      </w:pPr>
      <w:r w:rsidRPr="00174312">
        <w:rPr>
          <w:iCs/>
        </w:rPr>
        <w:t xml:space="preserve">Navn og </w:t>
      </w:r>
      <w:proofErr w:type="spellStart"/>
      <w:r w:rsidRPr="00174312">
        <w:rPr>
          <w:iCs/>
        </w:rPr>
        <w:t>mva</w:t>
      </w:r>
      <w:proofErr w:type="spellEnd"/>
      <w:r w:rsidRPr="00174312">
        <w:rPr>
          <w:iCs/>
        </w:rPr>
        <w:t>/org-nummer på selskap</w:t>
      </w:r>
      <w:r>
        <w:rPr>
          <w:iCs/>
        </w:rPr>
        <w:t>: ___________________________________________</w:t>
      </w:r>
    </w:p>
    <w:p w14:paraId="47163303" w14:textId="19B79E35" w:rsidR="00174312" w:rsidRDefault="00174312" w:rsidP="00174312">
      <w:pPr>
        <w:rPr>
          <w:iCs/>
        </w:rPr>
      </w:pPr>
      <w:r w:rsidRPr="00174312">
        <w:rPr>
          <w:iCs/>
        </w:rPr>
        <w:t> </w:t>
      </w:r>
    </w:p>
    <w:p w14:paraId="2946A644" w14:textId="77777777" w:rsidR="00174312" w:rsidRDefault="00174312" w:rsidP="00174312">
      <w:pPr>
        <w:rPr>
          <w:iCs/>
        </w:rPr>
      </w:pPr>
    </w:p>
    <w:p w14:paraId="11BA73CA" w14:textId="77777777" w:rsidR="00174312" w:rsidRDefault="00174312" w:rsidP="00174312">
      <w:pPr>
        <w:rPr>
          <w:iCs/>
        </w:rPr>
      </w:pPr>
    </w:p>
    <w:p w14:paraId="42A4EBE0" w14:textId="77777777" w:rsidR="00174312" w:rsidRDefault="00174312" w:rsidP="00174312">
      <w:pPr>
        <w:rPr>
          <w:iCs/>
        </w:rPr>
      </w:pPr>
    </w:p>
    <w:p w14:paraId="492AFD21" w14:textId="27966455" w:rsidR="00174312" w:rsidRDefault="00174312" w:rsidP="00174312">
      <w:pPr>
        <w:rPr>
          <w:iCs/>
        </w:rPr>
      </w:pPr>
      <w:r>
        <w:rPr>
          <w:iCs/>
        </w:rPr>
        <w:t>__________________________________   __________________________________</w:t>
      </w:r>
    </w:p>
    <w:p w14:paraId="26A52C98" w14:textId="03FA0B0E" w:rsidR="00174312" w:rsidRPr="00174312" w:rsidRDefault="00174312" w:rsidP="00174312">
      <w:pPr>
        <w:rPr>
          <w:iCs/>
        </w:rPr>
      </w:pPr>
      <w:r>
        <w:rPr>
          <w:iCs/>
        </w:rPr>
        <w:t xml:space="preserve">Signatur                                                         Underskriverens </w:t>
      </w:r>
      <w:r w:rsidRPr="00174312">
        <w:rPr>
          <w:iCs/>
        </w:rPr>
        <w:t>navn med store bokstaver</w:t>
      </w:r>
    </w:p>
    <w:p w14:paraId="29AC81A3" w14:textId="77777777" w:rsidR="00174312" w:rsidRPr="00174312" w:rsidRDefault="00174312" w:rsidP="00174312">
      <w:pPr>
        <w:rPr>
          <w:iCs/>
        </w:rPr>
      </w:pPr>
      <w:r w:rsidRPr="00174312">
        <w:rPr>
          <w:iCs/>
        </w:rPr>
        <w:t> </w:t>
      </w:r>
    </w:p>
    <w:p w14:paraId="0BB38E7F" w14:textId="77777777" w:rsidR="00174312" w:rsidRDefault="00174312" w:rsidP="00174312">
      <w:pPr>
        <w:rPr>
          <w:iCs/>
        </w:rPr>
      </w:pPr>
    </w:p>
    <w:p w14:paraId="5C4C5092" w14:textId="77777777" w:rsidR="00174312" w:rsidRDefault="00174312" w:rsidP="00174312">
      <w:pPr>
        <w:rPr>
          <w:iCs/>
        </w:rPr>
      </w:pPr>
    </w:p>
    <w:p w14:paraId="05D527BD" w14:textId="618CFA3F" w:rsidR="004B1992" w:rsidRPr="00174312" w:rsidRDefault="00174312" w:rsidP="004B1992">
      <w:pPr>
        <w:rPr>
          <w:iCs/>
        </w:rPr>
      </w:pPr>
      <w:r w:rsidRPr="00174312">
        <w:rPr>
          <w:iCs/>
        </w:rPr>
        <w:t>Erklæringen skal være undertegnet av en person som har fullmakt til å opptre på vegne av selskapet. Den personlige signaturen skal gjentas med blokkbokstaver. </w:t>
      </w:r>
    </w:p>
    <w:sectPr w:rsidR="004B1992" w:rsidRPr="00174312" w:rsidSect="000C1543">
      <w:headerReference w:type="default" r:id="rId11"/>
      <w:footerReference w:type="default" r:id="rId12"/>
      <w:pgSz w:w="11906" w:h="16838"/>
      <w:pgMar w:top="1417" w:right="1417" w:bottom="1417" w:left="1417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20975" w14:textId="77777777" w:rsidR="009923B3" w:rsidRDefault="009923B3" w:rsidP="000C1543">
      <w:pPr>
        <w:spacing w:line="240" w:lineRule="auto"/>
      </w:pPr>
      <w:r>
        <w:separator/>
      </w:r>
    </w:p>
  </w:endnote>
  <w:endnote w:type="continuationSeparator" w:id="0">
    <w:p w14:paraId="2A245ABD" w14:textId="77777777" w:rsidR="009923B3" w:rsidRDefault="009923B3" w:rsidP="000C15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5614583"/>
      <w:docPartObj>
        <w:docPartGallery w:val="Page Numbers (Bottom of Page)"/>
        <w:docPartUnique/>
      </w:docPartObj>
    </w:sdtPr>
    <w:sdtContent>
      <w:p w14:paraId="662190D9" w14:textId="77777777" w:rsidR="009A3B7C" w:rsidRDefault="009A3B7C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E39">
          <w:rPr>
            <w:noProof/>
          </w:rPr>
          <w:t>1</w:t>
        </w:r>
        <w:r>
          <w:fldChar w:fldCharType="end"/>
        </w:r>
      </w:p>
    </w:sdtContent>
  </w:sdt>
  <w:p w14:paraId="30BED389" w14:textId="77777777" w:rsidR="009A3B7C" w:rsidRDefault="009A3B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67E4D" w14:textId="77777777" w:rsidR="009923B3" w:rsidRDefault="009923B3" w:rsidP="000C1543">
      <w:pPr>
        <w:spacing w:line="240" w:lineRule="auto"/>
      </w:pPr>
      <w:r>
        <w:separator/>
      </w:r>
    </w:p>
  </w:footnote>
  <w:footnote w:type="continuationSeparator" w:id="0">
    <w:p w14:paraId="76A4B8BC" w14:textId="77777777" w:rsidR="009923B3" w:rsidRDefault="009923B3" w:rsidP="000C15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0CE75" w14:textId="77777777" w:rsidR="000C1543" w:rsidRDefault="00F778F9" w:rsidP="00F778F9">
    <w:pPr>
      <w:pStyle w:val="Topptekst"/>
      <w:jc w:val="center"/>
    </w:pPr>
    <w:r>
      <w:rPr>
        <w:noProof/>
      </w:rPr>
      <w:drawing>
        <wp:inline distT="0" distB="0" distL="0" distR="0" wp14:anchorId="20CB28B9" wp14:editId="2CE606AB">
          <wp:extent cx="1626243" cy="643721"/>
          <wp:effectExtent l="0" t="0" r="0" b="444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2831" cy="666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4D4394" w14:textId="77777777" w:rsidR="000C1543" w:rsidRDefault="000C1543" w:rsidP="000C1543">
    <w:pPr>
      <w:pStyle w:val="Topptekst"/>
      <w:jc w:val="right"/>
    </w:pPr>
  </w:p>
  <w:p w14:paraId="5326863E" w14:textId="77777777" w:rsidR="000C1543" w:rsidRDefault="000C1543" w:rsidP="000C1543">
    <w:pPr>
      <w:pStyle w:val="Topptekst"/>
      <w:jc w:val="right"/>
    </w:pPr>
  </w:p>
  <w:p w14:paraId="07F8CD92" w14:textId="77777777" w:rsidR="000C1543" w:rsidRDefault="000C1543" w:rsidP="000C1543">
    <w:pPr>
      <w:pStyle w:val="Topptekst"/>
      <w:jc w:val="right"/>
    </w:pPr>
  </w:p>
  <w:p w14:paraId="6EF313BB" w14:textId="77777777" w:rsidR="000C1543" w:rsidRDefault="000C1543" w:rsidP="000C1543">
    <w:pPr>
      <w:pStyle w:val="Topptekst"/>
      <w:jc w:val="right"/>
    </w:pPr>
  </w:p>
  <w:p w14:paraId="7E48E7E3" w14:textId="77777777" w:rsidR="000C1543" w:rsidRDefault="000C1543" w:rsidP="000C1543">
    <w:pPr>
      <w:pStyle w:val="Topptekst"/>
      <w:jc w:val="right"/>
    </w:pPr>
  </w:p>
  <w:p w14:paraId="4DF4F284" w14:textId="77777777" w:rsidR="000C1543" w:rsidRDefault="000C1543" w:rsidP="000C15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19D8"/>
    <w:multiLevelType w:val="hybridMultilevel"/>
    <w:tmpl w:val="34D4F6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2298F"/>
    <w:multiLevelType w:val="hybridMultilevel"/>
    <w:tmpl w:val="FDCE95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C0B49"/>
    <w:multiLevelType w:val="hybridMultilevel"/>
    <w:tmpl w:val="2174CC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F4CB0"/>
    <w:multiLevelType w:val="multilevel"/>
    <w:tmpl w:val="968C0A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0A6950"/>
    <w:multiLevelType w:val="multilevel"/>
    <w:tmpl w:val="F1142CB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D13598"/>
    <w:multiLevelType w:val="hybridMultilevel"/>
    <w:tmpl w:val="827435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527D0"/>
    <w:multiLevelType w:val="hybridMultilevel"/>
    <w:tmpl w:val="0C2428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92D86"/>
    <w:multiLevelType w:val="hybridMultilevel"/>
    <w:tmpl w:val="3D80DA1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B316E0"/>
    <w:multiLevelType w:val="hybridMultilevel"/>
    <w:tmpl w:val="A47824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7B5709"/>
    <w:multiLevelType w:val="hybridMultilevel"/>
    <w:tmpl w:val="70DAC1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B253C"/>
    <w:multiLevelType w:val="multilevel"/>
    <w:tmpl w:val="574EB8D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D5A5829"/>
    <w:multiLevelType w:val="hybridMultilevel"/>
    <w:tmpl w:val="D8164E92"/>
    <w:lvl w:ilvl="0" w:tplc="041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42571C4"/>
    <w:multiLevelType w:val="multilevel"/>
    <w:tmpl w:val="7262A2D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368827">
    <w:abstractNumId w:val="11"/>
  </w:num>
  <w:num w:numId="2" w16cid:durableId="922372634">
    <w:abstractNumId w:val="8"/>
  </w:num>
  <w:num w:numId="3" w16cid:durableId="1016152725">
    <w:abstractNumId w:val="9"/>
  </w:num>
  <w:num w:numId="4" w16cid:durableId="1698920583">
    <w:abstractNumId w:val="1"/>
  </w:num>
  <w:num w:numId="5" w16cid:durableId="359203395">
    <w:abstractNumId w:val="5"/>
  </w:num>
  <w:num w:numId="6" w16cid:durableId="657226946">
    <w:abstractNumId w:val="6"/>
  </w:num>
  <w:num w:numId="7" w16cid:durableId="69816913">
    <w:abstractNumId w:val="2"/>
  </w:num>
  <w:num w:numId="8" w16cid:durableId="1879465462">
    <w:abstractNumId w:val="0"/>
  </w:num>
  <w:num w:numId="9" w16cid:durableId="613682666">
    <w:abstractNumId w:val="3"/>
  </w:num>
  <w:num w:numId="10" w16cid:durableId="1752267853">
    <w:abstractNumId w:val="12"/>
  </w:num>
  <w:num w:numId="11" w16cid:durableId="1274365513">
    <w:abstractNumId w:val="10"/>
  </w:num>
  <w:num w:numId="12" w16cid:durableId="1565682775">
    <w:abstractNumId w:val="4"/>
  </w:num>
  <w:num w:numId="13" w16cid:durableId="15902329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12"/>
    <w:rsid w:val="000074E6"/>
    <w:rsid w:val="00066EA7"/>
    <w:rsid w:val="00093D5E"/>
    <w:rsid w:val="000954E8"/>
    <w:rsid w:val="000B4634"/>
    <w:rsid w:val="000C1543"/>
    <w:rsid w:val="000E556D"/>
    <w:rsid w:val="000F19DE"/>
    <w:rsid w:val="00155CF3"/>
    <w:rsid w:val="00174312"/>
    <w:rsid w:val="00191126"/>
    <w:rsid w:val="002B6EE0"/>
    <w:rsid w:val="00387F53"/>
    <w:rsid w:val="003C37B5"/>
    <w:rsid w:val="003C3F90"/>
    <w:rsid w:val="00456CCB"/>
    <w:rsid w:val="004B1992"/>
    <w:rsid w:val="004B4B3E"/>
    <w:rsid w:val="004C75FD"/>
    <w:rsid w:val="00524959"/>
    <w:rsid w:val="00566050"/>
    <w:rsid w:val="005730E5"/>
    <w:rsid w:val="005853B7"/>
    <w:rsid w:val="005915FE"/>
    <w:rsid w:val="005C4E39"/>
    <w:rsid w:val="005F158B"/>
    <w:rsid w:val="006918E3"/>
    <w:rsid w:val="006D2E7B"/>
    <w:rsid w:val="00704723"/>
    <w:rsid w:val="00745551"/>
    <w:rsid w:val="0074566B"/>
    <w:rsid w:val="007C23B6"/>
    <w:rsid w:val="007D0C6D"/>
    <w:rsid w:val="007D63D6"/>
    <w:rsid w:val="00802A31"/>
    <w:rsid w:val="00833953"/>
    <w:rsid w:val="008818EA"/>
    <w:rsid w:val="008867D2"/>
    <w:rsid w:val="00962D24"/>
    <w:rsid w:val="00975DC2"/>
    <w:rsid w:val="00983682"/>
    <w:rsid w:val="009923B3"/>
    <w:rsid w:val="009A3B7C"/>
    <w:rsid w:val="009D375C"/>
    <w:rsid w:val="00A54292"/>
    <w:rsid w:val="00AC0597"/>
    <w:rsid w:val="00AD1F4E"/>
    <w:rsid w:val="00B84DDE"/>
    <w:rsid w:val="00B916B7"/>
    <w:rsid w:val="00BA209F"/>
    <w:rsid w:val="00BA5BC5"/>
    <w:rsid w:val="00BF3B70"/>
    <w:rsid w:val="00C043D8"/>
    <w:rsid w:val="00C43EC2"/>
    <w:rsid w:val="00C46300"/>
    <w:rsid w:val="00D03CC6"/>
    <w:rsid w:val="00D06CAE"/>
    <w:rsid w:val="00D15C64"/>
    <w:rsid w:val="00D269CA"/>
    <w:rsid w:val="00D57E9C"/>
    <w:rsid w:val="00DA58A2"/>
    <w:rsid w:val="00E75BE6"/>
    <w:rsid w:val="00E75C6A"/>
    <w:rsid w:val="00EC520F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30A35"/>
  <w15:docId w15:val="{D53C44E5-CD9B-4696-A1FF-659E177A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597"/>
    <w:pPr>
      <w:spacing w:after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BF3B70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F3B7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F3B7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F3B7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F3B70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F3B7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F3B70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F3B70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F3B70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BF3B7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F3B7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F3B70"/>
    <w:rPr>
      <w:rFonts w:asciiTheme="majorHAnsi" w:eastAsiaTheme="majorEastAsia" w:hAnsiTheme="majorHAnsi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F3B7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F3B7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F3B7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F3B70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BF3B70"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BF3B7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BF3B70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BF3B7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F3B70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F3B7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erk">
    <w:name w:val="Strong"/>
    <w:uiPriority w:val="22"/>
    <w:qFormat/>
    <w:rsid w:val="00BF3B70"/>
    <w:rPr>
      <w:b/>
      <w:bCs/>
    </w:rPr>
  </w:style>
  <w:style w:type="character" w:styleId="Utheving">
    <w:name w:val="Emphasis"/>
    <w:uiPriority w:val="20"/>
    <w:qFormat/>
    <w:rsid w:val="00BF3B7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Ingenmellomrom">
    <w:name w:val="No Spacing"/>
    <w:basedOn w:val="Normal"/>
    <w:uiPriority w:val="1"/>
    <w:qFormat/>
    <w:rsid w:val="00BF3B70"/>
    <w:pPr>
      <w:spacing w:line="240" w:lineRule="auto"/>
    </w:pPr>
  </w:style>
  <w:style w:type="paragraph" w:styleId="Listeavsnitt">
    <w:name w:val="List Paragraph"/>
    <w:basedOn w:val="Normal"/>
    <w:uiPriority w:val="34"/>
    <w:qFormat/>
    <w:rsid w:val="00BF3B70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BF3B70"/>
    <w:pPr>
      <w:spacing w:before="200"/>
      <w:ind w:left="360" w:right="360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BF3B70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F3B7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BF3B70"/>
    <w:rPr>
      <w:b/>
      <w:bCs/>
      <w:i/>
      <w:iCs/>
    </w:rPr>
  </w:style>
  <w:style w:type="character" w:styleId="Svakutheving">
    <w:name w:val="Subtle Emphasis"/>
    <w:uiPriority w:val="19"/>
    <w:qFormat/>
    <w:rsid w:val="00BF3B70"/>
    <w:rPr>
      <w:i/>
      <w:iCs/>
    </w:rPr>
  </w:style>
  <w:style w:type="character" w:styleId="Sterkutheving">
    <w:name w:val="Intense Emphasis"/>
    <w:uiPriority w:val="21"/>
    <w:qFormat/>
    <w:rsid w:val="00BF3B70"/>
    <w:rPr>
      <w:b/>
      <w:bCs/>
    </w:rPr>
  </w:style>
  <w:style w:type="character" w:styleId="Svakreferanse">
    <w:name w:val="Subtle Reference"/>
    <w:uiPriority w:val="31"/>
    <w:qFormat/>
    <w:rsid w:val="00BF3B70"/>
    <w:rPr>
      <w:smallCaps/>
    </w:rPr>
  </w:style>
  <w:style w:type="character" w:styleId="Sterkreferanse">
    <w:name w:val="Intense Reference"/>
    <w:uiPriority w:val="32"/>
    <w:qFormat/>
    <w:rsid w:val="00BF3B70"/>
    <w:rPr>
      <w:smallCaps/>
      <w:spacing w:val="5"/>
      <w:u w:val="single"/>
    </w:rPr>
  </w:style>
  <w:style w:type="character" w:styleId="Boktittel">
    <w:name w:val="Book Title"/>
    <w:uiPriority w:val="33"/>
    <w:qFormat/>
    <w:rsid w:val="00BF3B70"/>
    <w:rPr>
      <w:i/>
      <w:i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BF3B70"/>
    <w:pPr>
      <w:outlineLvl w:val="9"/>
    </w:pPr>
    <w:rPr>
      <w:lang w:bidi="en-US"/>
    </w:rPr>
  </w:style>
  <w:style w:type="character" w:styleId="Hyperkobling">
    <w:name w:val="Hyperlink"/>
    <w:basedOn w:val="Standardskriftforavsnitt"/>
    <w:uiPriority w:val="99"/>
    <w:unhideWhenUsed/>
    <w:rsid w:val="000C1543"/>
    <w:rPr>
      <w:color w:val="485CC7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0C1543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C1543"/>
  </w:style>
  <w:style w:type="paragraph" w:styleId="Bunntekst">
    <w:name w:val="footer"/>
    <w:basedOn w:val="Normal"/>
    <w:link w:val="BunntekstTegn"/>
    <w:uiPriority w:val="99"/>
    <w:unhideWhenUsed/>
    <w:rsid w:val="000C1543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C1543"/>
  </w:style>
  <w:style w:type="paragraph" w:styleId="Bobletekst">
    <w:name w:val="Balloon Text"/>
    <w:basedOn w:val="Normal"/>
    <w:link w:val="BobletekstTegn"/>
    <w:uiPriority w:val="99"/>
    <w:semiHidden/>
    <w:unhideWhenUsed/>
    <w:rsid w:val="000C15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C1543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387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ntekst">
    <w:name w:val="Plain Text"/>
    <w:basedOn w:val="Normal"/>
    <w:link w:val="RentekstTegn"/>
    <w:uiPriority w:val="99"/>
    <w:unhideWhenUsed/>
    <w:rsid w:val="00802A31"/>
    <w:pPr>
      <w:spacing w:line="240" w:lineRule="auto"/>
    </w:pPr>
    <w:rPr>
      <w:rFonts w:cs="Arial"/>
      <w:sz w:val="20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rsid w:val="00802A31"/>
    <w:rPr>
      <w:rFonts w:cs="Arial"/>
      <w:sz w:val="20"/>
      <w:szCs w:val="21"/>
    </w:rPr>
  </w:style>
  <w:style w:type="paragraph" w:styleId="Bildetekst">
    <w:name w:val="caption"/>
    <w:basedOn w:val="Normal"/>
    <w:next w:val="Normal"/>
    <w:qFormat/>
    <w:rsid w:val="00802A31"/>
    <w:pPr>
      <w:spacing w:after="280" w:line="288" w:lineRule="auto"/>
    </w:pPr>
    <w:rPr>
      <w:rFonts w:ascii="Arial" w:eastAsia="Times New Roman" w:hAnsi="Arial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02A3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paragraph" w:customStyle="1" w:styleId="paragraph">
    <w:name w:val="paragraph"/>
    <w:basedOn w:val="Normal"/>
    <w:rsid w:val="001743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174312"/>
  </w:style>
  <w:style w:type="character" w:customStyle="1" w:styleId="eop">
    <w:name w:val="eop"/>
    <w:basedOn w:val="Standardskriftforavsnitt"/>
    <w:rsid w:val="0017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dirfo.sharepoint.com/sites/OrgAssets/OfficeMaler/Budskapsnotat.dotx" TargetMode="External"/></Relationships>
</file>

<file path=word/theme/theme1.xml><?xml version="1.0" encoding="utf-8"?>
<a:theme xmlns:a="http://schemas.openxmlformats.org/drawingml/2006/main" name="Office-tema">
  <a:themeElements>
    <a:clrScheme name="Lanekassen">
      <a:dk1>
        <a:sysClr val="windowText" lastClr="000000"/>
      </a:dk1>
      <a:lt1>
        <a:sysClr val="window" lastClr="FFFFFF"/>
      </a:lt1>
      <a:dk2>
        <a:srgbClr val="93328E"/>
      </a:dk2>
      <a:lt2>
        <a:srgbClr val="B2BB1A"/>
      </a:lt2>
      <a:accent1>
        <a:srgbClr val="93328E"/>
      </a:accent1>
      <a:accent2>
        <a:srgbClr val="A8AD00"/>
      </a:accent2>
      <a:accent3>
        <a:srgbClr val="68D2DF"/>
      </a:accent3>
      <a:accent4>
        <a:srgbClr val="485CC7"/>
      </a:accent4>
      <a:accent5>
        <a:srgbClr val="F4DA40"/>
      </a:accent5>
      <a:accent6>
        <a:srgbClr val="EA7600"/>
      </a:accent6>
      <a:hlink>
        <a:srgbClr val="485CC7"/>
      </a:hlink>
      <a:folHlink>
        <a:srgbClr val="485CC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6395DE9C81A440B9FEE976BDE0C641" ma:contentTypeVersion="6" ma:contentTypeDescription="Opprett et nytt dokument." ma:contentTypeScope="" ma:versionID="46ee65fcf9fe3357fc3a338391369379">
  <xsd:schema xmlns:xsd="http://www.w3.org/2001/XMLSchema" xmlns:xs="http://www.w3.org/2001/XMLSchema" xmlns:p="http://schemas.microsoft.com/office/2006/metadata/properties" xmlns:ns2="97c25739-6a74-473f-be9a-3061bff5739d" xmlns:ns3="342861df-ba7b-4928-94de-c9a3924ced26" targetNamespace="http://schemas.microsoft.com/office/2006/metadata/properties" ma:root="true" ma:fieldsID="e98ef66cd776feb71e0941ec5afb5c73" ns2:_="" ns3:_="">
    <xsd:import namespace="97c25739-6a74-473f-be9a-3061bff5739d"/>
    <xsd:import namespace="342861df-ba7b-4928-94de-c9a3924ced26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25739-6a74-473f-be9a-3061bff57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81af60d-26ad-4858-9657-db2de308a814}" ma:internalName="TaxCatchAll" ma:showField="CatchAllData" ma:web="97c25739-6a74-473f-be9a-3061bff57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2861df-ba7b-4928-94de-c9a3924ce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c25739-6a74-473f-be9a-3061bff5739d" xsi:nil="true"/>
    <j25543a5815d485da9a5e0773ad762e9 xmlns="97c25739-6a74-473f-be9a-3061bff5739d">
      <Terms xmlns="http://schemas.microsoft.com/office/infopath/2007/PartnerControls"/>
    </j25543a5815d485da9a5e0773ad762e9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575089-F9D1-40C0-9FFF-C19DB1C3C0F9}"/>
</file>

<file path=customXml/itemProps2.xml><?xml version="1.0" encoding="utf-8"?>
<ds:datastoreItem xmlns:ds="http://schemas.openxmlformats.org/officeDocument/2006/customXml" ds:itemID="{34F334A4-E634-4467-B2D2-9A0D2418922F}">
  <ds:schemaRefs>
    <ds:schemaRef ds:uri="http://schemas.microsoft.com/office/2006/metadata/properties"/>
    <ds:schemaRef ds:uri="http://schemas.microsoft.com/office/infopath/2007/PartnerControls"/>
    <ds:schemaRef ds:uri="5f80cdc8-c884-4ae9-852c-9ab681ef501b"/>
  </ds:schemaRefs>
</ds:datastoreItem>
</file>

<file path=customXml/itemProps3.xml><?xml version="1.0" encoding="utf-8"?>
<ds:datastoreItem xmlns:ds="http://schemas.openxmlformats.org/officeDocument/2006/customXml" ds:itemID="{619C2810-493E-4599-B46E-ACD61E44434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bb0167d-908e-4a65-8442-c47631123900}" enabled="1" method="Privileged" siteId="{1a91f966-247e-497b-bee6-09072f7ea02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Budskapsnotat</Template>
  <TotalTime>8</TotalTime>
  <Pages>1</Pages>
  <Words>285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Lånekassen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Jasmin Naila Mirza</dc:creator>
  <cp:lastModifiedBy>Inan Begic</cp:lastModifiedBy>
  <cp:revision>5</cp:revision>
  <cp:lastPrinted>2018-04-04T10:18:00Z</cp:lastPrinted>
  <dcterms:created xsi:type="dcterms:W3CDTF">2026-02-24T09:42:00Z</dcterms:created>
  <dcterms:modified xsi:type="dcterms:W3CDTF">2026-06-15T07:16:00Z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0x010100356395DE9C81A440B9FEE976BDE0C641</vt:lpwstr>
  </property>
  <property fmtid="{D5CDD505-2E9C-101B-9397-08002B2CF9AE}" pid="3" name="MSIP_Label_8bb0167d-908e-4a65-8442-c47631123900_Enabled">
    <vt:lpwstr>true</vt:lpwstr>
  </property>
  <property fmtid="{D5CDD505-2E9C-101B-9397-08002B2CF9AE}" pid="4" name="MSIP_Label_8bb0167d-908e-4a65-8442-c47631123900_SetDate">
    <vt:lpwstr>2021-11-26T11:02:24Z</vt:lpwstr>
  </property>
  <property fmtid="{D5CDD505-2E9C-101B-9397-08002B2CF9AE}" pid="5" name="MSIP_Label_8bb0167d-908e-4a65-8442-c47631123900_Method">
    <vt:lpwstr>Privileged</vt:lpwstr>
  </property>
  <property fmtid="{D5CDD505-2E9C-101B-9397-08002B2CF9AE}" pid="6" name="MSIP_Label_8bb0167d-908e-4a65-8442-c47631123900_Name">
    <vt:lpwstr>Offentlig</vt:lpwstr>
  </property>
  <property fmtid="{D5CDD505-2E9C-101B-9397-08002B2CF9AE}" pid="7" name="MSIP_Label_8bb0167d-908e-4a65-8442-c47631123900_SiteId">
    <vt:lpwstr>1a91f966-247e-497b-bee6-09072f7ea02a</vt:lpwstr>
  </property>
  <property fmtid="{D5CDD505-2E9C-101B-9397-08002B2CF9AE}" pid="8" name="MSIP_Label_8bb0167d-908e-4a65-8442-c47631123900_ActionId">
    <vt:lpwstr>a29c57cf-b2e3-4476-b392-ccafe6a3ffba</vt:lpwstr>
  </property>
  <property fmtid="{D5CDD505-2E9C-101B-9397-08002B2CF9AE}" pid="9" name="MSIP_Label_8bb0167d-908e-4a65-8442-c47631123900_ContentBits">
    <vt:lpwstr>0</vt:lpwstr>
  </property>
  <property fmtid="{D5CDD505-2E9C-101B-9397-08002B2CF9AE}" pid="10" name="GtProjectPhase">
    <vt:lpwstr/>
  </property>
</Properties>
</file>